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9F6EDE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1399026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943302" w:rsidP="007B589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Thursday 21</w:t>
            </w:r>
            <w:r w:rsidRPr="00943302">
              <w:rPr>
                <w:rFonts w:ascii="Comic Sans MS" w:hAnsi="Comic Sans MS"/>
                <w:sz w:val="32"/>
                <w:vertAlign w:val="superscript"/>
              </w:rPr>
              <w:t>st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229B7">
              <w:rPr>
                <w:rFonts w:ascii="Comic Sans MS" w:hAnsi="Comic Sans MS"/>
                <w:sz w:val="32"/>
              </w:rPr>
              <w:t>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</w:tcPr>
          <w:p w:rsidR="00943302" w:rsidRDefault="00943302" w:rsidP="0094330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– </w:t>
            </w:r>
            <w:r w:rsidRPr="00791939">
              <w:rPr>
                <w:rFonts w:ascii="Comic Sans MS" w:hAnsi="Comic Sans MS"/>
                <w:b/>
                <w:sz w:val="24"/>
              </w:rPr>
              <w:t>Unit 2B Revise &amp; Assess Week</w:t>
            </w:r>
          </w:p>
          <w:p w:rsidR="00131C6B" w:rsidRPr="00AF500A" w:rsidRDefault="00943302" w:rsidP="00A60A07">
            <w:pPr>
              <w:rPr>
                <w:rStyle w:val="SubtleEmphasis"/>
                <w:rFonts w:ascii="Comic Sans MS" w:hAnsi="Comic Sans MS"/>
                <w:b/>
                <w:i w:val="0"/>
                <w:iCs w:val="0"/>
                <w:color w:val="auto"/>
                <w:sz w:val="24"/>
              </w:rPr>
            </w:pPr>
            <w:r>
              <w:rPr>
                <w:rFonts w:ascii="Comic Sans MS" w:hAnsi="Comic Sans MS"/>
                <w:sz w:val="24"/>
              </w:rPr>
              <w:t>Use the ‘</w:t>
            </w:r>
            <w:r w:rsidR="00774A8C" w:rsidRPr="00774A8C">
              <w:rPr>
                <w:rFonts w:ascii="Comic Sans MS" w:hAnsi="Comic Sans MS"/>
                <w:b/>
                <w:sz w:val="24"/>
              </w:rPr>
              <w:t>Unit 2B</w:t>
            </w:r>
            <w:r w:rsidR="00774A8C">
              <w:rPr>
                <w:rFonts w:ascii="Comic Sans MS" w:hAnsi="Comic Sans MS"/>
                <w:sz w:val="24"/>
              </w:rPr>
              <w:t xml:space="preserve"> </w:t>
            </w:r>
            <w:r w:rsidRPr="00943302">
              <w:rPr>
                <w:rFonts w:ascii="Comic Sans MS" w:hAnsi="Comic Sans MS"/>
                <w:b/>
                <w:sz w:val="24"/>
              </w:rPr>
              <w:t>Overview</w:t>
            </w:r>
            <w:r>
              <w:rPr>
                <w:rFonts w:ascii="Comic Sans MS" w:hAnsi="Comic Sans MS"/>
                <w:b/>
                <w:sz w:val="24"/>
              </w:rPr>
              <w:t>’</w:t>
            </w:r>
            <w:r w:rsidR="00774A8C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to pick out any words you are still unsure of how to spell correctly. Copy them carefully onto piece</w:t>
            </w:r>
            <w:r w:rsidR="00774A8C">
              <w:rPr>
                <w:rFonts w:ascii="Comic Sans MS" w:hAnsi="Comic Sans MS"/>
                <w:sz w:val="24"/>
              </w:rPr>
              <w:t xml:space="preserve">s of paper to use as word cards and print off the </w:t>
            </w:r>
            <w:r w:rsidR="00774A8C" w:rsidRPr="00774A8C">
              <w:rPr>
                <w:rFonts w:ascii="Comic Sans MS" w:hAnsi="Comic Sans MS"/>
                <w:b/>
                <w:sz w:val="24"/>
              </w:rPr>
              <w:t>‘Monster Spellings’ board game</w:t>
            </w:r>
            <w:r w:rsidR="00774A8C">
              <w:rPr>
                <w:rFonts w:ascii="Comic Sans MS" w:hAnsi="Comic Sans MS"/>
                <w:sz w:val="24"/>
              </w:rPr>
              <w:t>. Read the instructions then enlist some members of your household to play the game with you. You could even ask an adult to arrange a virtual game with your friends using Zoom or similar apps.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24175E" w:rsidRPr="00131C6B" w:rsidRDefault="0024175E" w:rsidP="0024175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>
              <w:rPr>
                <w:rFonts w:ascii="Comic Sans MS" w:hAnsi="Comic Sans MS"/>
                <w:b/>
                <w:sz w:val="24"/>
              </w:rPr>
              <w:t>‘What To</w:t>
            </w:r>
            <w:r w:rsidRPr="00131C6B">
              <w:rPr>
                <w:rFonts w:ascii="Comic Sans MS" w:hAnsi="Comic Sans MS"/>
                <w:b/>
                <w:sz w:val="24"/>
              </w:rPr>
              <w:t xml:space="preserve">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7013BC" w:rsidRDefault="0024175E" w:rsidP="007013BC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 w:rsidR="007013BC">
              <w:rPr>
                <w:rFonts w:ascii="Comic Sans MS" w:hAnsi="Comic Sans MS"/>
                <w:sz w:val="24"/>
              </w:rPr>
              <w:t xml:space="preserve">te activities 1, 2 and 3 – look at the </w:t>
            </w:r>
            <w:r w:rsidR="007013BC" w:rsidRPr="007013BC">
              <w:rPr>
                <w:rFonts w:ascii="Comic Sans MS" w:hAnsi="Comic Sans MS"/>
                <w:b/>
                <w:sz w:val="24"/>
              </w:rPr>
              <w:t>‘Illustrations’ sheet</w:t>
            </w:r>
            <w:r w:rsidR="007013BC">
              <w:rPr>
                <w:rFonts w:ascii="Comic Sans MS" w:hAnsi="Comic Sans MS"/>
                <w:sz w:val="24"/>
              </w:rPr>
              <w:t xml:space="preserve"> containing pictures from Shaun Tan’s story, </w:t>
            </w:r>
            <w:r w:rsidR="007013BC">
              <w:rPr>
                <w:rFonts w:ascii="Comic Sans MS" w:hAnsi="Comic Sans MS"/>
                <w:b/>
                <w:sz w:val="24"/>
              </w:rPr>
              <w:t>‘Eric</w:t>
            </w:r>
            <w:r w:rsidR="007013BC" w:rsidRPr="00013F7C">
              <w:rPr>
                <w:rFonts w:ascii="Comic Sans MS" w:hAnsi="Comic Sans MS"/>
                <w:b/>
                <w:sz w:val="24"/>
              </w:rPr>
              <w:t>’</w:t>
            </w:r>
            <w:r w:rsidR="007013BC">
              <w:rPr>
                <w:rFonts w:ascii="Comic Sans MS" w:hAnsi="Comic Sans MS"/>
                <w:sz w:val="24"/>
              </w:rPr>
              <w:t xml:space="preserve"> and jot down some answers to the ‘Reflection Questions’. Look closely and use your imagi</w:t>
            </w:r>
            <w:r w:rsidR="00853FAA">
              <w:rPr>
                <w:rFonts w:ascii="Comic Sans MS" w:hAnsi="Comic Sans MS"/>
                <w:sz w:val="24"/>
              </w:rPr>
              <w:t>nation! What would you think</w:t>
            </w:r>
            <w:r w:rsidR="007013BC">
              <w:rPr>
                <w:rFonts w:ascii="Comic Sans MS" w:hAnsi="Comic Sans MS"/>
                <w:sz w:val="24"/>
              </w:rPr>
              <w:t xml:space="preserve">, feel, do if you were Eric? </w:t>
            </w:r>
          </w:p>
          <w:p w:rsidR="007013BC" w:rsidRPr="00CB0DD1" w:rsidRDefault="007013BC" w:rsidP="007013BC">
            <w:pPr>
              <w:rPr>
                <w:rFonts w:ascii="Comic Sans MS" w:hAnsi="Comic Sans MS"/>
                <w:sz w:val="12"/>
              </w:rPr>
            </w:pPr>
          </w:p>
          <w:p w:rsidR="00853FAA" w:rsidRDefault="00863F55" w:rsidP="007013B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Use</w:t>
            </w:r>
            <w:r w:rsidR="007013BC">
              <w:rPr>
                <w:rFonts w:ascii="Comic Sans MS" w:hAnsi="Comic Sans MS"/>
                <w:sz w:val="24"/>
              </w:rPr>
              <w:t xml:space="preserve"> the </w:t>
            </w:r>
            <w:r w:rsidR="007013BC" w:rsidRPr="00EF486C">
              <w:rPr>
                <w:rFonts w:ascii="Comic Sans MS" w:hAnsi="Comic Sans MS"/>
                <w:b/>
                <w:sz w:val="24"/>
              </w:rPr>
              <w:t>‘</w:t>
            </w:r>
            <w:r>
              <w:rPr>
                <w:rFonts w:ascii="Comic Sans MS" w:hAnsi="Comic Sans MS"/>
                <w:b/>
                <w:sz w:val="24"/>
              </w:rPr>
              <w:t xml:space="preserve">Modal Verbs </w:t>
            </w:r>
            <w:r w:rsidR="007013BC" w:rsidRPr="00EF486C">
              <w:rPr>
                <w:rFonts w:ascii="Comic Sans MS" w:hAnsi="Comic Sans MS"/>
                <w:b/>
                <w:sz w:val="24"/>
              </w:rPr>
              <w:t>Revision Cards’</w:t>
            </w:r>
            <w:r w:rsidR="007013BC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to recap this week’s grammar learning and read the </w:t>
            </w:r>
            <w:r w:rsidRPr="00863F55">
              <w:rPr>
                <w:rFonts w:ascii="Comic Sans MS" w:hAnsi="Comic Sans MS"/>
                <w:b/>
                <w:sz w:val="24"/>
              </w:rPr>
              <w:t>‘Illustration Brief’</w:t>
            </w:r>
            <w:r>
              <w:rPr>
                <w:rFonts w:ascii="Comic Sans MS" w:hAnsi="Comic Sans MS"/>
                <w:sz w:val="24"/>
              </w:rPr>
              <w:t xml:space="preserve">. </w:t>
            </w:r>
            <w:r w:rsidR="00853FAA">
              <w:rPr>
                <w:rFonts w:ascii="Comic Sans MS" w:hAnsi="Comic Sans MS"/>
                <w:sz w:val="24"/>
              </w:rPr>
              <w:t>Create a new page to add to the end of the book by designing and drawing your own picture in the style of Shaun Tan. Show where Eric goes next, who</w:t>
            </w:r>
            <w:r w:rsidR="00C97D1C">
              <w:rPr>
                <w:rFonts w:ascii="Comic Sans MS" w:hAnsi="Comic Sans MS"/>
                <w:sz w:val="24"/>
              </w:rPr>
              <w:t xml:space="preserve"> he sees and </w:t>
            </w:r>
            <w:r w:rsidR="00853FAA">
              <w:rPr>
                <w:rFonts w:ascii="Comic Sans MS" w:hAnsi="Comic Sans MS"/>
                <w:sz w:val="24"/>
              </w:rPr>
              <w:t>what he does</w:t>
            </w:r>
            <w:r w:rsidR="00C97D1C">
              <w:rPr>
                <w:rFonts w:ascii="Comic Sans MS" w:hAnsi="Comic Sans MS"/>
                <w:sz w:val="24"/>
              </w:rPr>
              <w:t xml:space="preserve">, </w:t>
            </w:r>
            <w:r w:rsidR="00853FAA">
              <w:rPr>
                <w:rFonts w:ascii="Comic Sans MS" w:hAnsi="Comic Sans MS"/>
                <w:sz w:val="24"/>
              </w:rPr>
              <w:t>add</w:t>
            </w:r>
            <w:r w:rsidR="00C97D1C">
              <w:rPr>
                <w:rFonts w:ascii="Comic Sans MS" w:hAnsi="Comic Sans MS"/>
                <w:sz w:val="24"/>
              </w:rPr>
              <w:t>ing</w:t>
            </w:r>
            <w:r w:rsidR="00853FAA">
              <w:rPr>
                <w:rFonts w:ascii="Comic Sans MS" w:hAnsi="Comic Sans MS"/>
                <w:sz w:val="24"/>
              </w:rPr>
              <w:t xml:space="preserve"> some story text to explain it. Remember to include some </w:t>
            </w:r>
            <w:r w:rsidR="00853FAA" w:rsidRPr="00C97D1C">
              <w:rPr>
                <w:rFonts w:ascii="Comic Sans MS" w:hAnsi="Comic Sans MS"/>
                <w:sz w:val="24"/>
                <w:u w:val="single"/>
              </w:rPr>
              <w:t>modal verbs</w:t>
            </w:r>
            <w:r w:rsidR="00853FAA">
              <w:rPr>
                <w:rFonts w:ascii="Comic Sans MS" w:hAnsi="Comic Sans MS"/>
                <w:sz w:val="24"/>
              </w:rPr>
              <w:t xml:space="preserve"> in your sentences!</w:t>
            </w:r>
          </w:p>
          <w:p w:rsidR="00C97D1C" w:rsidRPr="00C97D1C" w:rsidRDefault="00C97D1C" w:rsidP="007013BC">
            <w:pPr>
              <w:rPr>
                <w:rFonts w:ascii="Comic Sans MS" w:hAnsi="Comic Sans MS"/>
                <w:sz w:val="12"/>
              </w:rPr>
            </w:pPr>
          </w:p>
          <w:p w:rsidR="00F651F4" w:rsidRPr="00853FAA" w:rsidRDefault="00853FAA" w:rsidP="00853FAA">
            <w:pPr>
              <w:rPr>
                <w:rFonts w:ascii="Comic Sans MS" w:hAnsi="Comic Sans MS"/>
                <w:color w:val="0000FF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would love to see your finished book pages: </w:t>
            </w:r>
            <w:hyperlink r:id="rId7" w:history="1">
              <w:r w:rsidRPr="00853FAA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Pr="00853FAA"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</w:tc>
      </w:tr>
      <w:tr w:rsidR="003B2D51" w:rsidRPr="002A17D3" w:rsidTr="00741131">
        <w:trPr>
          <w:trHeight w:val="42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C6599A" w:rsidRDefault="00C6599A" w:rsidP="00C6599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– </w:t>
            </w:r>
            <w:r w:rsidRPr="00C6599A">
              <w:rPr>
                <w:rFonts w:ascii="Comic Sans MS" w:hAnsi="Comic Sans MS"/>
                <w:b/>
                <w:sz w:val="24"/>
              </w:rPr>
              <w:t>Roman Numerals</w:t>
            </w:r>
            <w:r>
              <w:rPr>
                <w:rFonts w:ascii="Comic Sans MS" w:hAnsi="Comic Sans MS"/>
                <w:sz w:val="24"/>
              </w:rPr>
              <w:t xml:space="preserve"> </w:t>
            </w:r>
          </w:p>
          <w:p w:rsidR="00B61F9B" w:rsidRDefault="00B61F9B" w:rsidP="00B61F9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 and 2:</w:t>
            </w:r>
          </w:p>
          <w:p w:rsidR="00B61F9B" w:rsidRDefault="00B61F9B" w:rsidP="009F6EDE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today’s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proofErr w:type="gramEnd"/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(or </w:t>
            </w:r>
            <w:proofErr w:type="spellStart"/>
            <w:r>
              <w:rPr>
                <w:rFonts w:ascii="Comic Sans MS" w:hAnsi="Comic Sans MS"/>
                <w:color w:val="FF0000"/>
                <w:sz w:val="24"/>
              </w:rPr>
              <w:t>youtube</w:t>
            </w:r>
            <w:proofErr w:type="spellEnd"/>
            <w:r>
              <w:rPr>
                <w:rFonts w:ascii="Comic Sans MS" w:hAnsi="Comic Sans MS"/>
                <w:color w:val="FF0000"/>
                <w:sz w:val="24"/>
              </w:rPr>
              <w:t xml:space="preserve"> video </w:t>
            </w:r>
            <w:hyperlink r:id="rId8" w:history="1">
              <w:r w:rsidR="009F6EDE" w:rsidRPr="005945F1">
                <w:rPr>
                  <w:rStyle w:val="Hyperlink"/>
                  <w:rFonts w:ascii="Comic Sans MS" w:hAnsi="Comic Sans MS"/>
                  <w:sz w:val="24"/>
                </w:rPr>
                <w:t>https://youtu.be/i29otfGYRbQ</w:t>
              </w:r>
            </w:hyperlink>
            <w:r w:rsidR="009F6EDE">
              <w:rPr>
                <w:rFonts w:ascii="Comic Sans MS" w:hAnsi="Comic Sans MS"/>
                <w:color w:val="FF0000"/>
                <w:sz w:val="24"/>
              </w:rPr>
              <w:t>)</w:t>
            </w:r>
            <w:bookmarkStart w:id="0" w:name="_GoBack"/>
            <w:bookmarkEnd w:id="0"/>
            <w:r w:rsidR="009F6EDE">
              <w:rPr>
                <w:rFonts w:ascii="Comic Sans MS" w:hAnsi="Comic Sans MS"/>
                <w:color w:val="FF0000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to learn about Roman Numerals. </w:t>
            </w:r>
          </w:p>
          <w:p w:rsidR="00B61F9B" w:rsidRPr="00B61F9B" w:rsidRDefault="00B61F9B" w:rsidP="00B61F9B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The Mild, Hot and Scorching tasks are all on different sheets today. Choose which you want to have a go at. Check your answers. </w:t>
            </w:r>
            <w:r w:rsidRPr="00B61F9B">
              <w:rPr>
                <w:rFonts w:ascii="Comic Sans MS" w:hAnsi="Comic Sans MS"/>
                <w:i/>
                <w:sz w:val="24"/>
              </w:rPr>
              <w:t xml:space="preserve">(There are two Hot tasks depending on whether you have a printer or not, or you can do both!). </w:t>
            </w:r>
            <w:r w:rsidR="00741131">
              <w:rPr>
                <w:rFonts w:ascii="Comic Sans MS" w:hAnsi="Comic Sans MS"/>
                <w:sz w:val="24"/>
              </w:rPr>
              <w:t xml:space="preserve">If you are finding it a bit tricky, log on </w:t>
            </w:r>
            <w:r w:rsidR="00C613DB">
              <w:rPr>
                <w:rFonts w:ascii="Comic Sans MS" w:hAnsi="Comic Sans MS"/>
                <w:sz w:val="24"/>
              </w:rPr>
              <w:t xml:space="preserve">to </w:t>
            </w:r>
            <w:proofErr w:type="spellStart"/>
            <w:r w:rsidR="00C613DB">
              <w:rPr>
                <w:rFonts w:ascii="Comic Sans MS" w:hAnsi="Comic Sans MS"/>
                <w:sz w:val="24"/>
              </w:rPr>
              <w:t>MyMaths</w:t>
            </w:r>
            <w:proofErr w:type="spellEnd"/>
            <w:r w:rsidR="00C613DB">
              <w:rPr>
                <w:rFonts w:ascii="Comic Sans MS" w:hAnsi="Comic Sans MS"/>
                <w:sz w:val="24"/>
              </w:rPr>
              <w:t xml:space="preserve"> and you should see an activity </w:t>
            </w:r>
            <w:r w:rsidR="00741131">
              <w:rPr>
                <w:rFonts w:ascii="Comic Sans MS" w:hAnsi="Comic Sans MS"/>
                <w:sz w:val="24"/>
              </w:rPr>
              <w:t>called ‘Roman Numerals’ waiting for you.</w:t>
            </w:r>
            <w:r w:rsidR="00C613DB">
              <w:rPr>
                <w:rFonts w:ascii="Comic Sans MS" w:hAnsi="Comic Sans MS"/>
                <w:sz w:val="24"/>
              </w:rPr>
              <w:t xml:space="preserve"> Do this instead of the tasks today.</w:t>
            </w:r>
            <w:r w:rsidR="00741131">
              <w:rPr>
                <w:rFonts w:ascii="Comic Sans MS" w:hAnsi="Comic Sans MS"/>
                <w:sz w:val="24"/>
              </w:rPr>
              <w:t xml:space="preserve"> Work through the online lesson first to give you a few extra hints and tips. </w:t>
            </w:r>
          </w:p>
          <w:p w:rsidR="00B61F9B" w:rsidRDefault="00B61F9B" w:rsidP="00B61F9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If you have time or as an extra challenge, complete step 3:</w:t>
            </w:r>
          </w:p>
          <w:p w:rsidR="003B2D51" w:rsidRPr="00B61F9B" w:rsidRDefault="00B61F9B" w:rsidP="00B61F9B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</w:rPr>
            </w:pPr>
            <w:r w:rsidRPr="00B61F9B">
              <w:rPr>
                <w:rFonts w:ascii="Comic Sans MS" w:hAnsi="Comic Sans MS"/>
                <w:sz w:val="24"/>
              </w:rPr>
              <w:t xml:space="preserve">To see what you have learnt about </w:t>
            </w:r>
            <w:r>
              <w:rPr>
                <w:rFonts w:ascii="Comic Sans MS" w:hAnsi="Comic Sans MS"/>
                <w:sz w:val="24"/>
              </w:rPr>
              <w:t xml:space="preserve">Roman Numerals </w:t>
            </w:r>
            <w:r w:rsidRPr="00B61F9B">
              <w:rPr>
                <w:rFonts w:ascii="Comic Sans MS" w:hAnsi="Comic Sans MS"/>
                <w:sz w:val="24"/>
              </w:rPr>
              <w:t>have a go at ‘Check your under</w:t>
            </w:r>
            <w:r w:rsidR="00741131">
              <w:rPr>
                <w:rFonts w:ascii="Comic Sans MS" w:hAnsi="Comic Sans MS"/>
                <w:sz w:val="24"/>
              </w:rPr>
              <w:t xml:space="preserve">standing’. </w:t>
            </w:r>
          </w:p>
        </w:tc>
      </w:tr>
      <w:tr w:rsidR="008B0760" w:rsidRPr="002A17D3" w:rsidTr="008B0760">
        <w:trPr>
          <w:trHeight w:val="557"/>
        </w:trPr>
        <w:tc>
          <w:tcPr>
            <w:tcW w:w="2268" w:type="dxa"/>
          </w:tcPr>
          <w:p w:rsidR="008B0760" w:rsidRPr="002A17D3" w:rsidRDefault="008B0760" w:rsidP="008B076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8B0760" w:rsidRPr="008B0760" w:rsidRDefault="008B0760" w:rsidP="008B0760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43276">
              <w:rPr>
                <w:rFonts w:ascii="Comic Sans MS" w:hAnsi="Comic Sans MS"/>
                <w:sz w:val="24"/>
                <w:szCs w:val="24"/>
                <w:lang w:val="en-US"/>
              </w:rPr>
              <w:t xml:space="preserve">Create an inspirational message to put in the window of your home for all to see. </w:t>
            </w:r>
          </w:p>
        </w:tc>
      </w:tr>
      <w:tr w:rsidR="008B0760" w:rsidRPr="002A17D3" w:rsidTr="00C746F5">
        <w:trPr>
          <w:trHeight w:val="848"/>
        </w:trPr>
        <w:tc>
          <w:tcPr>
            <w:tcW w:w="2268" w:type="dxa"/>
          </w:tcPr>
          <w:p w:rsidR="008B0760" w:rsidRPr="002A17D3" w:rsidRDefault="008B0760" w:rsidP="008B076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8B0760" w:rsidRDefault="008B0760" w:rsidP="008B076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PE</w:t>
            </w:r>
          </w:p>
          <w:p w:rsidR="008B0760" w:rsidRPr="008B0760" w:rsidRDefault="008B0760" w:rsidP="008B076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Have you got a tennis racket at home? If so, have a go at some of these skills from the Lawn Tennis Association website: </w:t>
            </w:r>
            <w:hyperlink r:id="rId9" w:anchor="tennisathomeexercises" w:history="1">
              <w:r w:rsidRPr="008B0760">
                <w:rPr>
                  <w:rStyle w:val="Hyperlink"/>
                  <w:rFonts w:ascii="Comic Sans MS" w:hAnsi="Comic Sans MS"/>
                  <w:sz w:val="24"/>
                </w:rPr>
                <w:t>https://www.lta.org.uk/play-compete/lta-youth/tennis-at-home/#tennisathomeexercises</w:t>
              </w:r>
            </w:hyperlink>
          </w:p>
          <w:p w:rsidR="008B0760" w:rsidRPr="00B6181D" w:rsidRDefault="008B0760" w:rsidP="008B0760">
            <w:pPr>
              <w:rPr>
                <w:rFonts w:ascii="Comic Sans MS" w:hAnsi="Comic Sans MS"/>
                <w:sz w:val="24"/>
              </w:rPr>
            </w:pPr>
            <w:r w:rsidRPr="008B0760">
              <w:rPr>
                <w:rFonts w:ascii="Comic Sans MS" w:hAnsi="Comic Sans MS"/>
                <w:sz w:val="24"/>
              </w:rPr>
              <w:t xml:space="preserve">Watch the videos (8-11 years) </w:t>
            </w:r>
            <w:r>
              <w:rPr>
                <w:rFonts w:ascii="Comic Sans MS" w:hAnsi="Comic Sans MS"/>
                <w:sz w:val="24"/>
              </w:rPr>
              <w:t xml:space="preserve">to learn new skills. </w:t>
            </w:r>
          </w:p>
        </w:tc>
      </w:tr>
      <w:tr w:rsidR="008B0760" w:rsidRPr="002A17D3" w:rsidTr="00C746F5">
        <w:trPr>
          <w:trHeight w:val="833"/>
        </w:trPr>
        <w:tc>
          <w:tcPr>
            <w:tcW w:w="2268" w:type="dxa"/>
          </w:tcPr>
          <w:p w:rsidR="008B0760" w:rsidRPr="002A17D3" w:rsidRDefault="008B0760" w:rsidP="008B076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8B0760" w:rsidRPr="008B0760" w:rsidRDefault="009F6EDE" w:rsidP="008B0760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hyperlink r:id="rId10" w:history="1">
              <w:r w:rsidR="008B0760" w:rsidRPr="008B0760">
                <w:rPr>
                  <w:rStyle w:val="Hyperlink"/>
                  <w:rFonts w:ascii="Comic Sans MS" w:hAnsi="Comic Sans MS"/>
                  <w:sz w:val="24"/>
                  <w:szCs w:val="24"/>
                </w:rPr>
                <w:t>natgeokids.com/</w:t>
              </w:r>
              <w:proofErr w:type="spellStart"/>
              <w:r w:rsidR="008B0760" w:rsidRPr="008B0760">
                <w:rPr>
                  <w:rStyle w:val="Hyperlink"/>
                  <w:rFonts w:ascii="Comic Sans MS" w:hAnsi="Comic Sans MS"/>
                  <w:sz w:val="24"/>
                  <w:szCs w:val="24"/>
                </w:rPr>
                <w:t>uk</w:t>
              </w:r>
              <w:proofErr w:type="spellEnd"/>
              <w:r w:rsidR="008B0760" w:rsidRPr="008B0760">
                <w:rPr>
                  <w:rStyle w:val="Hyperlink"/>
                  <w:rFonts w:ascii="Comic Sans MS" w:hAnsi="Comic Sans MS"/>
                  <w:sz w:val="24"/>
                  <w:szCs w:val="24"/>
                </w:rPr>
                <w:t>/competition/win-tickets-to-formula-e/</w:t>
              </w:r>
            </w:hyperlink>
          </w:p>
          <w:p w:rsidR="008B0760" w:rsidRPr="008B0760" w:rsidRDefault="008B0760" w:rsidP="008B0760">
            <w:pPr>
              <w:tabs>
                <w:tab w:val="left" w:pos="2663"/>
              </w:tabs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8B0760">
              <w:rPr>
                <w:rFonts w:ascii="Comic Sans MS" w:hAnsi="Comic Sans MS"/>
                <w:b/>
                <w:sz w:val="24"/>
                <w:szCs w:val="24"/>
              </w:rPr>
              <w:t>Draw your own Formula E Car!</w:t>
            </w:r>
          </w:p>
          <w:p w:rsidR="008B0760" w:rsidRPr="008654FF" w:rsidRDefault="008B0760" w:rsidP="008B0760">
            <w:pPr>
              <w:tabs>
                <w:tab w:val="left" w:pos="2663"/>
              </w:tabs>
              <w:jc w:val="both"/>
              <w:rPr>
                <w:rFonts w:ascii="Comic Sans MS" w:hAnsi="Comic Sans MS"/>
                <w:i/>
                <w:sz w:val="24"/>
                <w:lang w:val="en-US"/>
              </w:rPr>
            </w:pPr>
            <w:r>
              <w:rPr>
                <w:rFonts w:ascii="Comic Sans MS" w:hAnsi="Comic Sans MS"/>
                <w:i/>
                <w:sz w:val="24"/>
                <w:lang w:val="en-US"/>
              </w:rPr>
              <w:t>“</w:t>
            </w:r>
            <w:r w:rsidRPr="008654FF">
              <w:rPr>
                <w:rFonts w:ascii="Comic Sans MS" w:hAnsi="Comic Sans MS"/>
                <w:i/>
                <w:sz w:val="24"/>
                <w:lang w:val="en-US"/>
              </w:rPr>
              <w:t>The thrilling, </w:t>
            </w:r>
            <w:r w:rsidRPr="008654FF">
              <w:rPr>
                <w:rFonts w:ascii="Comic Sans MS" w:hAnsi="Comic Sans MS"/>
                <w:b/>
                <w:bCs/>
                <w:i/>
                <w:sz w:val="24"/>
                <w:lang w:val="en-US"/>
              </w:rPr>
              <w:t>high-speed </w:t>
            </w:r>
            <w:r w:rsidRPr="008654FF">
              <w:rPr>
                <w:rFonts w:ascii="Comic Sans MS" w:hAnsi="Comic Sans MS"/>
                <w:i/>
                <w:sz w:val="24"/>
                <w:lang w:val="en-US"/>
              </w:rPr>
              <w:t>sport Formula E is the world’s first </w:t>
            </w:r>
            <w:r w:rsidRPr="008654FF">
              <w:rPr>
                <w:rFonts w:ascii="Comic Sans MS" w:hAnsi="Comic Sans MS"/>
                <w:b/>
                <w:bCs/>
                <w:i/>
                <w:sz w:val="24"/>
                <w:lang w:val="en-US"/>
              </w:rPr>
              <w:t>fully-electric</w:t>
            </w:r>
            <w:r w:rsidRPr="008654FF">
              <w:rPr>
                <w:rFonts w:ascii="Comic Sans MS" w:hAnsi="Comic Sans MS"/>
                <w:i/>
                <w:sz w:val="24"/>
                <w:lang w:val="en-US"/>
              </w:rPr>
              <w:t> racing championship. Not only do the vehicles tear across the track at speeds of up to </w:t>
            </w:r>
            <w:r w:rsidRPr="008654FF">
              <w:rPr>
                <w:rFonts w:ascii="Comic Sans MS" w:hAnsi="Comic Sans MS"/>
                <w:b/>
                <w:bCs/>
                <w:i/>
                <w:sz w:val="24"/>
                <w:lang w:val="en-US"/>
              </w:rPr>
              <w:t>280kmph</w:t>
            </w:r>
            <w:r w:rsidRPr="008654FF">
              <w:rPr>
                <w:rFonts w:ascii="Comic Sans MS" w:hAnsi="Comic Sans MS"/>
                <w:i/>
                <w:sz w:val="24"/>
                <w:lang w:val="en-US"/>
              </w:rPr>
              <w:t>, teams like </w:t>
            </w:r>
            <w:r w:rsidRPr="008654FF">
              <w:rPr>
                <w:rFonts w:ascii="Comic Sans MS" w:hAnsi="Comic Sans MS"/>
                <w:b/>
                <w:bCs/>
                <w:i/>
                <w:sz w:val="24"/>
                <w:lang w:val="en-US"/>
              </w:rPr>
              <w:t>Envision Virgin Racing </w:t>
            </w:r>
            <w:r w:rsidRPr="008654FF">
              <w:rPr>
                <w:rFonts w:ascii="Comic Sans MS" w:hAnsi="Comic Sans MS"/>
                <w:i/>
                <w:sz w:val="24"/>
                <w:lang w:val="en-US"/>
              </w:rPr>
              <w:t xml:space="preserve">and their Race Against Climate Change program are helping to protect the planet. </w:t>
            </w:r>
            <w:proofErr w:type="spellStart"/>
            <w:r w:rsidRPr="008654FF">
              <w:rPr>
                <w:rFonts w:ascii="Comic Sans MS" w:hAnsi="Comic Sans MS"/>
                <w:i/>
                <w:sz w:val="24"/>
                <w:lang w:val="en-US"/>
              </w:rPr>
              <w:t>Woop</w:t>
            </w:r>
            <w:proofErr w:type="spellEnd"/>
            <w:r w:rsidRPr="008654FF">
              <w:rPr>
                <w:rFonts w:ascii="Comic Sans MS" w:hAnsi="Comic Sans MS"/>
                <w:i/>
                <w:sz w:val="24"/>
                <w:lang w:val="en-US"/>
              </w:rPr>
              <w:t>!</w:t>
            </w:r>
            <w:r>
              <w:rPr>
                <w:rFonts w:ascii="Comic Sans MS" w:hAnsi="Comic Sans MS"/>
                <w:i/>
                <w:sz w:val="24"/>
                <w:lang w:val="en-US"/>
              </w:rPr>
              <w:t>”</w:t>
            </w:r>
          </w:p>
          <w:p w:rsidR="008B0760" w:rsidRDefault="008B0760" w:rsidP="008B0760">
            <w:pPr>
              <w:tabs>
                <w:tab w:val="left" w:pos="2663"/>
              </w:tabs>
              <w:jc w:val="both"/>
              <w:rPr>
                <w:rFonts w:ascii="Comic Sans MS" w:hAnsi="Comic Sans MS"/>
                <w:i/>
                <w:sz w:val="24"/>
                <w:lang w:val="en-US"/>
              </w:rPr>
            </w:pPr>
            <w:r>
              <w:rPr>
                <w:rFonts w:ascii="Comic Sans MS" w:hAnsi="Comic Sans MS"/>
                <w:i/>
                <w:sz w:val="24"/>
                <w:lang w:val="en-US"/>
              </w:rPr>
              <w:t>“</w:t>
            </w:r>
            <w:r w:rsidRPr="008654FF">
              <w:rPr>
                <w:rFonts w:ascii="Comic Sans MS" w:hAnsi="Comic Sans MS"/>
                <w:i/>
                <w:sz w:val="24"/>
                <w:lang w:val="en-US"/>
              </w:rPr>
              <w:t>This special episode provides a tutorial to draw a Formula E racing car and includes a competition to submit your own design, inspired by something you love about the planet.</w:t>
            </w:r>
            <w:r>
              <w:rPr>
                <w:rFonts w:ascii="Comic Sans MS" w:hAnsi="Comic Sans MS"/>
                <w:i/>
                <w:sz w:val="24"/>
                <w:lang w:val="en-US"/>
              </w:rPr>
              <w:t>”</w:t>
            </w:r>
          </w:p>
          <w:p w:rsidR="008B0760" w:rsidRDefault="008B0760" w:rsidP="008B0760">
            <w:pPr>
              <w:tabs>
                <w:tab w:val="left" w:pos="2663"/>
              </w:tabs>
              <w:jc w:val="both"/>
              <w:rPr>
                <w:rFonts w:ascii="Comic Sans MS" w:hAnsi="Comic Sans MS"/>
                <w:sz w:val="24"/>
                <w:lang w:val="en-US"/>
              </w:rPr>
            </w:pPr>
          </w:p>
          <w:p w:rsidR="008B0760" w:rsidRPr="00C613DB" w:rsidRDefault="008B0760" w:rsidP="008B0760">
            <w:pPr>
              <w:tabs>
                <w:tab w:val="left" w:pos="2663"/>
              </w:tabs>
              <w:jc w:val="both"/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sz w:val="24"/>
                <w:lang w:val="en-US"/>
              </w:rPr>
              <w:t xml:space="preserve">Watch the tutorial - Draw with Rob, draw your own Formula E car, and submit it at the given website to enter the competition.  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302295"/>
    <w:multiLevelType w:val="hybridMultilevel"/>
    <w:tmpl w:val="C074A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93C7B"/>
    <w:rsid w:val="000D393D"/>
    <w:rsid w:val="000D7F49"/>
    <w:rsid w:val="001126F5"/>
    <w:rsid w:val="001149CF"/>
    <w:rsid w:val="00120681"/>
    <w:rsid w:val="00131C6B"/>
    <w:rsid w:val="001B3058"/>
    <w:rsid w:val="001D1250"/>
    <w:rsid w:val="0024175E"/>
    <w:rsid w:val="00252BDE"/>
    <w:rsid w:val="002A17D3"/>
    <w:rsid w:val="002C2319"/>
    <w:rsid w:val="002C5224"/>
    <w:rsid w:val="00300EB5"/>
    <w:rsid w:val="00311AAA"/>
    <w:rsid w:val="003229B7"/>
    <w:rsid w:val="003B2D51"/>
    <w:rsid w:val="003C3624"/>
    <w:rsid w:val="003C4EBB"/>
    <w:rsid w:val="004313CA"/>
    <w:rsid w:val="00451715"/>
    <w:rsid w:val="005B166B"/>
    <w:rsid w:val="005E2A6B"/>
    <w:rsid w:val="007013BC"/>
    <w:rsid w:val="00741131"/>
    <w:rsid w:val="00764E78"/>
    <w:rsid w:val="00774A8C"/>
    <w:rsid w:val="007B5896"/>
    <w:rsid w:val="00853FAA"/>
    <w:rsid w:val="008612CD"/>
    <w:rsid w:val="00863F55"/>
    <w:rsid w:val="008840C7"/>
    <w:rsid w:val="008B0760"/>
    <w:rsid w:val="008F263B"/>
    <w:rsid w:val="0092637C"/>
    <w:rsid w:val="00943302"/>
    <w:rsid w:val="00955706"/>
    <w:rsid w:val="009A1B86"/>
    <w:rsid w:val="009D4AC1"/>
    <w:rsid w:val="009F6EDE"/>
    <w:rsid w:val="00A53901"/>
    <w:rsid w:val="00A60A07"/>
    <w:rsid w:val="00AF500A"/>
    <w:rsid w:val="00B6181D"/>
    <w:rsid w:val="00B61F9B"/>
    <w:rsid w:val="00BB0B81"/>
    <w:rsid w:val="00BD1D35"/>
    <w:rsid w:val="00C13FE9"/>
    <w:rsid w:val="00C613DB"/>
    <w:rsid w:val="00C6599A"/>
    <w:rsid w:val="00C746F5"/>
    <w:rsid w:val="00C97D1C"/>
    <w:rsid w:val="00EA2AC7"/>
    <w:rsid w:val="00F37C6D"/>
    <w:rsid w:val="00F651F4"/>
    <w:rsid w:val="00FD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1D5F29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0D7F4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29otfGYRbQ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murfin@thomasrussell-junior.staffs.sch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www.natgeokids.com/uk/competition/win-tickets-to-formula-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ta.org.uk/play-compete/lta-youth/tennis-at-ho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C6B8023C</Template>
  <TotalTime>81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4</cp:revision>
  <dcterms:created xsi:type="dcterms:W3CDTF">2020-05-18T10:18:00Z</dcterms:created>
  <dcterms:modified xsi:type="dcterms:W3CDTF">2020-05-19T12:11:00Z</dcterms:modified>
</cp:coreProperties>
</file>